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958" w:rsidRDefault="00D41958" w:rsidP="00D41958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解除劳动关系协议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D41958" w:rsidTr="00786640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58" w:rsidRDefault="00D4195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958" w:rsidRDefault="00D4195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958" w:rsidRDefault="00D4195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958" w:rsidRDefault="00D4195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958" w:rsidRDefault="00D4195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D41958" w:rsidTr="00786640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58" w:rsidRDefault="00D4195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申请人的身份证明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1958" w:rsidRDefault="00D41958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真实有效；法人需提供主体资格材料及法定代表人身份证；自然人提供身份证、户口簿，本人亲自办理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1958" w:rsidRDefault="00D4195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1958" w:rsidRDefault="00D4195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1958" w:rsidRDefault="00D4195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D41958" w:rsidTr="00786640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58" w:rsidRDefault="00D4195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授权委托书、受托人身份证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1958" w:rsidRDefault="00D41958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真实有效；法定代表人亲自办理则无需提供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1958" w:rsidRDefault="00D4195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1958" w:rsidRDefault="00D4195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1958" w:rsidRDefault="00D4195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D41958" w:rsidTr="00786640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58" w:rsidRDefault="00D4195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劳动合同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1958" w:rsidRDefault="00D41958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1958" w:rsidRDefault="00D4195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1958" w:rsidRDefault="00D4195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1958" w:rsidRDefault="00D4195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D41958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58" w:rsidRDefault="00D4195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86640">
              <w:rPr>
                <w:rFonts w:hint="eastAsia"/>
                <w:sz w:val="18"/>
                <w:szCs w:val="18"/>
              </w:rPr>
              <w:t>解除劳动关系协议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1958" w:rsidRDefault="00D41958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公证处可代拟协议书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1958" w:rsidRDefault="00D419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1958" w:rsidRDefault="00D419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1958" w:rsidRDefault="00D4195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D41958" w:rsidTr="00786640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58" w:rsidRDefault="00D4195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1958" w:rsidRDefault="00D41958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1958" w:rsidRDefault="00D4195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1958" w:rsidRDefault="00D4195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1958" w:rsidRDefault="00D4195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D41958" w:rsidRDefault="00D41958" w:rsidP="009100ED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5"/>
        <w:gridCol w:w="1140"/>
        <w:gridCol w:w="1656"/>
        <w:gridCol w:w="4119"/>
      </w:tblGrid>
      <w:tr w:rsidR="00D41958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58" w:rsidRDefault="00D41958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1958" w:rsidRDefault="00D41958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0.5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</w:p>
        </w:tc>
      </w:tr>
      <w:tr w:rsidR="00D41958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58" w:rsidRDefault="00D41958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1958" w:rsidRDefault="00D41958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0.5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958" w:rsidRDefault="00D41958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1958" w:rsidRDefault="00D41958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申请人提供充足的申请资料即可受理。</w:t>
            </w:r>
          </w:p>
        </w:tc>
      </w:tr>
      <w:tr w:rsidR="00D41958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58" w:rsidRDefault="00D41958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1958" w:rsidRDefault="00D41958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958" w:rsidRDefault="00D41958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1958" w:rsidRDefault="00D41958">
            <w:pPr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D41958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58" w:rsidRDefault="00D41958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1958" w:rsidRDefault="00D41958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7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958" w:rsidRDefault="00D41958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1958" w:rsidRDefault="00D41958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D41958" w:rsidRDefault="00D41958" w:rsidP="00645F7F">
      <w:pPr>
        <w:rPr>
          <w:rFonts w:cs="Times New Roman"/>
        </w:rPr>
      </w:pPr>
    </w:p>
    <w:p w:rsidR="00D41958" w:rsidRPr="00645F7F" w:rsidRDefault="00D41958">
      <w:pPr>
        <w:rPr>
          <w:rFonts w:cs="Times New Roman"/>
        </w:rPr>
      </w:pPr>
    </w:p>
    <w:sectPr w:rsidR="00D41958" w:rsidRPr="00645F7F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958" w:rsidRDefault="00D41958" w:rsidP="00645F7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41958" w:rsidRDefault="00D41958" w:rsidP="00645F7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958" w:rsidRDefault="00D41958" w:rsidP="00645F7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41958" w:rsidRDefault="00D41958" w:rsidP="00645F7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75C4"/>
    <w:rsid w:val="00000DE3"/>
    <w:rsid w:val="0000267B"/>
    <w:rsid w:val="000049E9"/>
    <w:rsid w:val="00005133"/>
    <w:rsid w:val="00006B9F"/>
    <w:rsid w:val="0001048B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2A0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D7A53"/>
    <w:rsid w:val="000E0737"/>
    <w:rsid w:val="000E4E2E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1F56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0703C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5C0F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1D7F"/>
    <w:rsid w:val="002B4851"/>
    <w:rsid w:val="002B4B1A"/>
    <w:rsid w:val="002B52EB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493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15"/>
    <w:rsid w:val="00327772"/>
    <w:rsid w:val="003305B0"/>
    <w:rsid w:val="00330E21"/>
    <w:rsid w:val="0033141E"/>
    <w:rsid w:val="00331464"/>
    <w:rsid w:val="00332927"/>
    <w:rsid w:val="00332CF7"/>
    <w:rsid w:val="00335342"/>
    <w:rsid w:val="003362BA"/>
    <w:rsid w:val="00337011"/>
    <w:rsid w:val="00337AFF"/>
    <w:rsid w:val="003413A3"/>
    <w:rsid w:val="00341428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1C8C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3DB2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5FD3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5C4"/>
    <w:rsid w:val="003D7E40"/>
    <w:rsid w:val="003E207A"/>
    <w:rsid w:val="003E5BA3"/>
    <w:rsid w:val="003F08E4"/>
    <w:rsid w:val="003F34DB"/>
    <w:rsid w:val="003F35EB"/>
    <w:rsid w:val="003F4410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5A0D"/>
    <w:rsid w:val="00496B57"/>
    <w:rsid w:val="00496EDA"/>
    <w:rsid w:val="00496F0B"/>
    <w:rsid w:val="004A3BFE"/>
    <w:rsid w:val="004A4FA6"/>
    <w:rsid w:val="004A62A3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278A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480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4C1"/>
    <w:rsid w:val="00512793"/>
    <w:rsid w:val="0051292C"/>
    <w:rsid w:val="00512F4F"/>
    <w:rsid w:val="0051393B"/>
    <w:rsid w:val="00513AA3"/>
    <w:rsid w:val="00514CB0"/>
    <w:rsid w:val="00514F40"/>
    <w:rsid w:val="00515060"/>
    <w:rsid w:val="00521038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778CA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19BA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2E7A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5F7F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6DB2"/>
    <w:rsid w:val="006772A6"/>
    <w:rsid w:val="00677976"/>
    <w:rsid w:val="00680EA9"/>
    <w:rsid w:val="0068167E"/>
    <w:rsid w:val="00682474"/>
    <w:rsid w:val="00682E3E"/>
    <w:rsid w:val="00683C30"/>
    <w:rsid w:val="00684446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6F7540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0FC6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640"/>
    <w:rsid w:val="00786FF1"/>
    <w:rsid w:val="00791C73"/>
    <w:rsid w:val="00792D4A"/>
    <w:rsid w:val="0079315F"/>
    <w:rsid w:val="00795821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4A5F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02F4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41A8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00ED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3972"/>
    <w:rsid w:val="00994134"/>
    <w:rsid w:val="00995F1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DFD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1815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596"/>
    <w:rsid w:val="00BA06A3"/>
    <w:rsid w:val="00BA0E02"/>
    <w:rsid w:val="00BA20AF"/>
    <w:rsid w:val="00BA3C99"/>
    <w:rsid w:val="00BA420C"/>
    <w:rsid w:val="00BA4EF3"/>
    <w:rsid w:val="00BA586F"/>
    <w:rsid w:val="00BA6AF2"/>
    <w:rsid w:val="00BA760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0DFA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1921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426C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1651D"/>
    <w:rsid w:val="00D208CB"/>
    <w:rsid w:val="00D20C78"/>
    <w:rsid w:val="00D21E82"/>
    <w:rsid w:val="00D24186"/>
    <w:rsid w:val="00D2537D"/>
    <w:rsid w:val="00D31319"/>
    <w:rsid w:val="00D31C4D"/>
    <w:rsid w:val="00D32037"/>
    <w:rsid w:val="00D402EE"/>
    <w:rsid w:val="00D404D7"/>
    <w:rsid w:val="00D4098E"/>
    <w:rsid w:val="00D418DD"/>
    <w:rsid w:val="00D41958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3BD6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82A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5C80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F7F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645F7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45F7F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645F7F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45F7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305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5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5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101</Words>
  <Characters>578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2018-07-21T12:08:00Z</dcterms:created>
  <dcterms:modified xsi:type="dcterms:W3CDTF">2018-08-04T08:21:00Z</dcterms:modified>
</cp:coreProperties>
</file>